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Slovenije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Ljubljana,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  <w:bookmarkStart w:id="0" w:name="_GoBack"/>
      <w:bookmarkEnd w:id="0"/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8B2DC" w14:textId="77777777" w:rsidR="00687299" w:rsidRDefault="00687299">
      <w:r>
        <w:separator/>
      </w:r>
    </w:p>
  </w:endnote>
  <w:endnote w:type="continuationSeparator" w:id="0">
    <w:p w14:paraId="04E3678E" w14:textId="77777777" w:rsidR="00687299" w:rsidRDefault="00687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1016CB01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967852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967852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C893B" w14:textId="77777777" w:rsidR="00687299" w:rsidRDefault="00687299">
      <w:r>
        <w:separator/>
      </w:r>
    </w:p>
  </w:footnote>
  <w:footnote w:type="continuationSeparator" w:id="0">
    <w:p w14:paraId="16E83247" w14:textId="77777777" w:rsidR="00687299" w:rsidRDefault="00687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044D958E" w:rsidR="00C0552D" w:rsidRPr="00661C62" w:rsidRDefault="00661C62" w:rsidP="00D13E1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E7CC8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2CDE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87299"/>
    <w:rsid w:val="006D59F7"/>
    <w:rsid w:val="006E377F"/>
    <w:rsid w:val="006E7CC8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67852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3" ma:contentTypeDescription="Ustvari nov dokument." ma:contentTypeScope="" ma:versionID="f043f245b8e908d2cb425b2d4231aeeb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9c7f6347eea7c59b3eb72ae3d4e2760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13e6ca-d7fc-478d-809f-9ed7c4ee7391">
      <UserInfo>
        <DisplayName/>
        <AccountId xsi:nil="true"/>
        <AccountType/>
      </UserInfo>
    </SharedWithUsers>
    <_activity xmlns="75f1af22-b8d8-4a17-91a7-4f2e132de47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83FAC9-52E6-4417-A497-9371FA74B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500F5-8DF2-487B-AD7B-F6049DE3233F}">
  <ds:schemaRefs>
    <ds:schemaRef ds:uri="http://schemas.microsoft.com/office/infopath/2007/PartnerControls"/>
    <ds:schemaRef ds:uri="http://schemas.microsoft.com/office/2006/documentManagement/types"/>
    <ds:schemaRef ds:uri="bb13e6ca-d7fc-478d-809f-9ed7c4ee7391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75f1af22-b8d8-4a17-91a7-4f2e132de47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293CBFD-8768-4C2A-BE71-9D43ADAD8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374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3</cp:revision>
  <cp:lastPrinted>2016-01-04T14:38:00Z</cp:lastPrinted>
  <dcterms:created xsi:type="dcterms:W3CDTF">2023-04-03T08:32:00Z</dcterms:created>
  <dcterms:modified xsi:type="dcterms:W3CDTF">2023-05-11T06:54:00Z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MediaServiceImageTags">
    <vt:lpwstr/>
  </property>
</Properties>
</file>